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 xml:space="preserve">Okulun Adı  </w:t>
      </w:r>
      <w:r w:rsidRPr="000230B1">
        <w:rPr>
          <w:rFonts w:ascii="Comic Sans MS" w:hAnsi="Comic Sans MS"/>
          <w:sz w:val="20"/>
          <w:szCs w:val="20"/>
        </w:rPr>
        <w:tab/>
        <w:t xml:space="preserve">   : </w:t>
      </w:r>
    </w:p>
    <w:p w:rsidR="00745A49" w:rsidRPr="000230B1" w:rsidRDefault="00745A49" w:rsidP="00F60563">
      <w:pPr>
        <w:pStyle w:val="NoSpacing"/>
        <w:rPr>
          <w:rFonts w:ascii="Comic Sans MS" w:hAnsi="Comic Sans MS"/>
          <w:b/>
          <w:sz w:val="20"/>
          <w:szCs w:val="20"/>
        </w:rPr>
      </w:pPr>
      <w:r w:rsidRPr="000230B1">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 xml:space="preserve">Tarih                  :   </w:t>
      </w:r>
      <w:r>
        <w:rPr>
          <w:rFonts w:ascii="Comic Sans MS" w:hAnsi="Comic Sans MS"/>
          <w:b/>
          <w:sz w:val="20"/>
          <w:szCs w:val="20"/>
        </w:rPr>
        <w:t>01.11.2016</w:t>
      </w:r>
    </w:p>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Öğretmen Adı    :</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jc w:val="both"/>
        <w:rPr>
          <w:rFonts w:ascii="Comic Sans MS" w:hAnsi="Comic Sans MS"/>
          <w:b/>
          <w:sz w:val="20"/>
          <w:szCs w:val="20"/>
        </w:rPr>
      </w:pPr>
      <w:r w:rsidRPr="000230B1">
        <w:rPr>
          <w:rFonts w:ascii="Comic Sans MS" w:hAnsi="Comic Sans MS"/>
          <w:b/>
          <w:sz w:val="20"/>
          <w:szCs w:val="20"/>
        </w:rPr>
        <w:t>EĞİTİM AKIŞI</w:t>
      </w:r>
    </w:p>
    <w:p w:rsidR="00745A49" w:rsidRPr="000230B1" w:rsidRDefault="00745A49" w:rsidP="00F60563">
      <w:pPr>
        <w:pStyle w:val="NoSpacing"/>
        <w:jc w:val="both"/>
        <w:rPr>
          <w:rFonts w:ascii="Comic Sans MS" w:hAnsi="Comic Sans MS"/>
          <w:b/>
          <w:sz w:val="20"/>
          <w:szCs w:val="20"/>
        </w:rPr>
      </w:pPr>
      <w:r w:rsidRPr="000230B1">
        <w:rPr>
          <w:rFonts w:ascii="Comic Sans MS" w:hAnsi="Comic Sans MS"/>
          <w:b/>
          <w:sz w:val="20"/>
          <w:szCs w:val="20"/>
        </w:rPr>
        <w:t>Güne Başlama Zamanı</w:t>
      </w:r>
    </w:p>
    <w:p w:rsidR="00745A49" w:rsidRPr="000230B1" w:rsidRDefault="00745A49" w:rsidP="00F60563">
      <w:pPr>
        <w:pStyle w:val="NoSpacing"/>
        <w:jc w:val="both"/>
        <w:rPr>
          <w:rFonts w:ascii="Comic Sans MS" w:hAnsi="Comic Sans MS"/>
          <w:sz w:val="20"/>
          <w:szCs w:val="20"/>
        </w:rPr>
      </w:pPr>
      <w:r w:rsidRPr="000230B1">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745A49" w:rsidRPr="000230B1" w:rsidRDefault="00745A49" w:rsidP="00F60563">
      <w:pPr>
        <w:pStyle w:val="NoSpacing"/>
        <w:jc w:val="both"/>
        <w:rPr>
          <w:rFonts w:ascii="Comic Sans MS" w:hAnsi="Comic Sans MS"/>
          <w:sz w:val="20"/>
          <w:szCs w:val="20"/>
        </w:rPr>
      </w:pPr>
    </w:p>
    <w:p w:rsidR="00745A49" w:rsidRPr="000230B1" w:rsidRDefault="00745A49" w:rsidP="00F60563">
      <w:pPr>
        <w:pStyle w:val="NoSpacing"/>
        <w:jc w:val="both"/>
        <w:rPr>
          <w:rFonts w:ascii="Comic Sans MS" w:hAnsi="Comic Sans MS"/>
          <w:b/>
          <w:sz w:val="20"/>
          <w:szCs w:val="20"/>
        </w:rPr>
      </w:pPr>
      <w:r w:rsidRPr="000230B1">
        <w:rPr>
          <w:rFonts w:ascii="Comic Sans MS" w:hAnsi="Comic Sans MS"/>
          <w:b/>
          <w:sz w:val="20"/>
          <w:szCs w:val="20"/>
        </w:rPr>
        <w:t>Oyun Zamanı</w:t>
      </w:r>
    </w:p>
    <w:p w:rsidR="00745A49" w:rsidRPr="000230B1" w:rsidRDefault="00745A49" w:rsidP="00F60563">
      <w:pPr>
        <w:pStyle w:val="NoSpacing"/>
        <w:jc w:val="both"/>
        <w:rPr>
          <w:rFonts w:ascii="Comic Sans MS" w:hAnsi="Comic Sans MS"/>
          <w:sz w:val="20"/>
          <w:szCs w:val="20"/>
        </w:rPr>
      </w:pPr>
      <w:r w:rsidRPr="000230B1">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745A49" w:rsidRPr="000230B1" w:rsidRDefault="00745A49" w:rsidP="00F60563">
      <w:pPr>
        <w:pStyle w:val="NoSpacing"/>
        <w:jc w:val="both"/>
        <w:rPr>
          <w:rFonts w:ascii="Comic Sans MS" w:hAnsi="Comic Sans MS"/>
          <w:sz w:val="20"/>
          <w:szCs w:val="20"/>
        </w:rPr>
      </w:pPr>
    </w:p>
    <w:p w:rsidR="00745A49" w:rsidRPr="000230B1" w:rsidRDefault="00745A49" w:rsidP="00F60563">
      <w:pPr>
        <w:pStyle w:val="NoSpacing"/>
        <w:rPr>
          <w:rFonts w:ascii="Comic Sans MS" w:hAnsi="Comic Sans MS"/>
          <w:b/>
          <w:sz w:val="20"/>
          <w:szCs w:val="20"/>
        </w:rPr>
      </w:pPr>
      <w:r w:rsidRPr="000230B1">
        <w:rPr>
          <w:rFonts w:ascii="Comic Sans MS" w:hAnsi="Comic Sans MS"/>
          <w:b/>
          <w:sz w:val="20"/>
          <w:szCs w:val="20"/>
        </w:rPr>
        <w:t>Kahvaltı – Temizlik</w:t>
      </w:r>
    </w:p>
    <w:p w:rsidR="00745A49" w:rsidRPr="000230B1" w:rsidRDefault="00745A49" w:rsidP="00F60563">
      <w:pPr>
        <w:pStyle w:val="NoSpacing"/>
        <w:rPr>
          <w:rFonts w:ascii="Comic Sans MS" w:hAnsi="Comic Sans MS"/>
          <w:b/>
          <w:sz w:val="20"/>
          <w:szCs w:val="20"/>
        </w:rPr>
      </w:pPr>
    </w:p>
    <w:p w:rsidR="00745A49" w:rsidRPr="000230B1" w:rsidRDefault="00745A49" w:rsidP="00F60563">
      <w:pPr>
        <w:pStyle w:val="NoSpacing"/>
        <w:rPr>
          <w:rFonts w:ascii="Comic Sans MS" w:hAnsi="Comic Sans MS"/>
          <w:b/>
          <w:sz w:val="20"/>
          <w:szCs w:val="20"/>
        </w:rPr>
      </w:pPr>
      <w:r w:rsidRPr="000230B1">
        <w:rPr>
          <w:rFonts w:ascii="Comic Sans MS" w:hAnsi="Comic Sans MS"/>
          <w:b/>
          <w:sz w:val="20"/>
          <w:szCs w:val="20"/>
        </w:rPr>
        <w:t>Etkinlik Zamanı</w:t>
      </w:r>
    </w:p>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"3 RAKAMINI ÖĞRENİ</w:t>
      </w:r>
      <w:r>
        <w:rPr>
          <w:rFonts w:ascii="Comic Sans MS" w:hAnsi="Comic Sans MS"/>
          <w:sz w:val="20"/>
          <w:szCs w:val="20"/>
        </w:rPr>
        <w:t xml:space="preserve">YORUZ " isimli </w:t>
      </w:r>
      <w:r w:rsidRPr="000230B1">
        <w:rPr>
          <w:rFonts w:ascii="Comic Sans MS" w:hAnsi="Comic Sans MS"/>
          <w:sz w:val="20"/>
          <w:szCs w:val="20"/>
        </w:rPr>
        <w:t>okuma yazmaya hazırlık çalışmaları ve Fen etkinliği yapılır</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Günü Değerlendirme Zamanı</w:t>
      </w:r>
    </w:p>
    <w:p w:rsidR="00745A49"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Eve gidiş</w:t>
      </w:r>
    </w:p>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Hazırlıklar tamamlanır ve çocuklarla vedalaşılıp ayrılır.</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b/>
          <w:sz w:val="20"/>
          <w:szCs w:val="20"/>
        </w:rPr>
      </w:pPr>
      <w:r w:rsidRPr="000230B1">
        <w:rPr>
          <w:rFonts w:ascii="Comic Sans MS" w:hAnsi="Comic Sans MS"/>
          <w:b/>
          <w:sz w:val="20"/>
          <w:szCs w:val="20"/>
        </w:rPr>
        <w:t>Genel Değerlendirme</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jc w:val="center"/>
        <w:rPr>
          <w:rFonts w:ascii="Comic Sans MS" w:hAnsi="Comic Sans MS"/>
          <w:b/>
          <w:sz w:val="20"/>
          <w:szCs w:val="20"/>
        </w:rPr>
      </w:pPr>
      <w:r w:rsidRPr="000230B1">
        <w:rPr>
          <w:rFonts w:ascii="Comic Sans MS" w:hAnsi="Comic Sans MS"/>
          <w:b/>
          <w:sz w:val="20"/>
          <w:szCs w:val="20"/>
        </w:rPr>
        <w:t>ETKİNLİK PLANI</w:t>
      </w:r>
    </w:p>
    <w:p w:rsidR="00745A49" w:rsidRPr="000230B1" w:rsidRDefault="00745A49" w:rsidP="00F60563">
      <w:pPr>
        <w:pStyle w:val="NoSpacing"/>
        <w:jc w:val="center"/>
        <w:rPr>
          <w:rFonts w:ascii="Comic Sans MS" w:hAnsi="Comic Sans MS"/>
          <w:b/>
          <w:sz w:val="20"/>
          <w:szCs w:val="20"/>
        </w:rPr>
      </w:pPr>
      <w:r w:rsidRPr="000230B1">
        <w:rPr>
          <w:rFonts w:ascii="Comic Sans MS" w:hAnsi="Comic Sans MS"/>
          <w:b/>
          <w:sz w:val="20"/>
          <w:szCs w:val="20"/>
        </w:rPr>
        <w:t>3 RAKAMINI ÖĞRENİYORUZ</w:t>
      </w:r>
    </w:p>
    <w:p w:rsidR="00745A49" w:rsidRPr="000230B1" w:rsidRDefault="00745A49" w:rsidP="00F60563">
      <w:pPr>
        <w:pStyle w:val="NoSpacing"/>
        <w:rPr>
          <w:rFonts w:ascii="Comic Sans MS" w:hAnsi="Comic Sans MS"/>
          <w:sz w:val="20"/>
          <w:szCs w:val="20"/>
        </w:rPr>
      </w:pPr>
      <w:r w:rsidRPr="000230B1">
        <w:rPr>
          <w:rFonts w:ascii="Comic Sans MS" w:hAnsi="Comic Sans MS"/>
          <w:sz w:val="20"/>
          <w:szCs w:val="20"/>
        </w:rPr>
        <w:t xml:space="preserve"> Etkinlik Türü    : Okuma Yazmaya Hazırlık-Fen ( Bireysel – Bütünleştirilmiş Etkinlik)</w:t>
      </w:r>
    </w:p>
    <w:p w:rsidR="00745A49" w:rsidRPr="000230B1" w:rsidRDefault="00745A49" w:rsidP="00F60563">
      <w:pPr>
        <w:pStyle w:val="NoSpacing"/>
        <w:rPr>
          <w:rFonts w:ascii="Comic Sans MS" w:hAnsi="Comic Sans MS"/>
          <w:sz w:val="20"/>
          <w:szCs w:val="20"/>
        </w:rPr>
      </w:pPr>
      <w:r>
        <w:rPr>
          <w:rFonts w:ascii="Comic Sans MS" w:hAnsi="Comic Sans MS"/>
          <w:sz w:val="20"/>
          <w:szCs w:val="20"/>
        </w:rPr>
        <w:t>Yaş Grubu        :  48-60</w:t>
      </w:r>
      <w:r w:rsidRPr="000230B1">
        <w:rPr>
          <w:rFonts w:ascii="Comic Sans MS" w:hAnsi="Comic Sans MS"/>
          <w:sz w:val="20"/>
          <w:szCs w:val="20"/>
        </w:rPr>
        <w:t xml:space="preserve"> Ay</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KAZANIM VE GÖSTERGELER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4: Nesneleri sayar.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Göstergeleri:İleriye/geriye doğru birer birer ritmik sayar.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Belirtilen sayı kadar nesneyi gösterir.Saydığı nesnelerin kaç tane olduğunu söyler. Sıra bildiren sayıyı söyler.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7: Nesne ya da varlıkları özelliklerine göre gruplar.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Göstergeleri:Nesne/varlıkları kokusuna göre gruplar.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bookmarkStart w:id="0" w:name="_GoBack"/>
      <w:bookmarkEnd w:id="0"/>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Kazanım 4: Küçük kas kullanımı gerektiren hareketleri yapar. </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Göstergeleri:Nesneleri toplar. Nesneleri kaptan kaba boşaltır.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Değişik malzemeler kullanarak resim yapar.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ÖĞRENME SÜRECİ</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3 RAKAMINI ÖĞRENIYORUZ</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745A49"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Bir sepet lego oyuncakları yere boşaltılır. Bir masanın üzerine ise 1-2-3 rakamlarının yazıldığı kartonlar bırakılır. Her çocuktan sırasıyla 1’e bir lego, 2’ye iki lego ve 3’e üç tane lego oyuncağından koyması istenir. Oyuna gönülü çocuklardan başlanır. Tüm çocukların katılmasına özen gösterilir.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Oyunun ardından eşleştirme ile ilgili çalışma sayfaları yapılır.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 </w:t>
      </w:r>
      <w:r w:rsidRPr="000230B1">
        <w:rPr>
          <w:rFonts w:ascii="Comic Sans MS" w:hAnsi="Comic Sans MS"/>
          <w:b/>
          <w:sz w:val="20"/>
          <w:szCs w:val="20"/>
        </w:rPr>
        <w:t>Koku alma deneyi</w:t>
      </w:r>
      <w:r w:rsidRPr="000230B1">
        <w:rPr>
          <w:rFonts w:ascii="Comic Sans MS" w:hAnsi="Comic Sans MS"/>
          <w:sz w:val="20"/>
          <w:szCs w:val="20"/>
        </w:rPr>
        <w:t xml:space="preserve"> ‘’ için hazırlıklar yapılır.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amacı: Kokuları koklayarak tanıma ve tanımlayabilmelerini sağlamak,iyi ve kötü kokuları ayırt etmelerini sağlama.</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Deneyde kullanılan araç gereçler: Kolonya,soğan</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yapılışı: İlk önce kolonya koklatılır ardından soğan ;ama bu işlemler yapılırken gözler bağlanır.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sonucu: Koklatılanların adı ve iyi mi kötü mü kokular olduğu sorulur.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AILE KATILIMI</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Evde de 3 rakamını pekiştirici çalışmalar yapmaları önerilir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MATERYALLER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Boncuklar,bardaklar,çalışma sayfaları,kalemler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SÖZCÜKLER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KAVRAMLAR</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3 rakamı</w:t>
      </w: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rPr>
          <w:rFonts w:ascii="Comic Sans MS" w:hAnsi="Comic Sans MS"/>
          <w:sz w:val="20"/>
          <w:szCs w:val="20"/>
        </w:rPr>
      </w:pP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UYARLAMA</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Sınıfta engeli olan öğrenciler varsa, engelleri göz önünde bulundurularak etkinlikler düzenlenmeli</w:t>
      </w:r>
    </w:p>
    <w:p w:rsidR="00745A49" w:rsidRPr="000230B1" w:rsidRDefault="00745A49" w:rsidP="00F605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dir</w:t>
      </w:r>
    </w:p>
    <w:p w:rsidR="00745A49" w:rsidRPr="000230B1" w:rsidRDefault="00745A49" w:rsidP="00F60563">
      <w:pPr>
        <w:rPr>
          <w:rFonts w:ascii="Comic Sans MS" w:hAnsi="Comic Sans MS"/>
          <w:sz w:val="20"/>
          <w:szCs w:val="20"/>
        </w:rPr>
      </w:pPr>
    </w:p>
    <w:p w:rsidR="00745A49" w:rsidRPr="000230B1" w:rsidRDefault="00745A49" w:rsidP="000230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b/>
          <w:sz w:val="20"/>
          <w:szCs w:val="20"/>
        </w:rPr>
        <w:t>DEĞERLENDİRME</w:t>
      </w:r>
    </w:p>
    <w:p w:rsidR="00745A49" w:rsidRPr="000230B1" w:rsidRDefault="00745A49" w:rsidP="000230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Sizce hangi </w:t>
      </w:r>
      <w:r>
        <w:rPr>
          <w:rFonts w:ascii="Comic Sans MS" w:hAnsi="Comic Sans MS"/>
          <w:sz w:val="20"/>
          <w:szCs w:val="20"/>
        </w:rPr>
        <w:t>k</w:t>
      </w:r>
      <w:r w:rsidRPr="000230B1">
        <w:rPr>
          <w:rFonts w:ascii="Comic Sans MS" w:hAnsi="Comic Sans MS"/>
          <w:sz w:val="20"/>
          <w:szCs w:val="20"/>
        </w:rPr>
        <w:t>oku güzel?</w:t>
      </w:r>
    </w:p>
    <w:p w:rsidR="00745A49" w:rsidRPr="000230B1" w:rsidRDefault="00745A49" w:rsidP="000230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Koku alma organımız hangisi?</w:t>
      </w:r>
    </w:p>
    <w:p w:rsidR="00745A49" w:rsidRPr="000230B1" w:rsidRDefault="00745A49" w:rsidP="000230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Oyunumuzda kaçar tane boncuk topladık?</w:t>
      </w:r>
    </w:p>
    <w:p w:rsidR="00745A49" w:rsidRPr="000230B1" w:rsidRDefault="00745A49" w:rsidP="000230B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Eğitim Seti 2.sayı/14.15.16. sayfalar  yönergeye uygun yapılır</w:t>
      </w:r>
    </w:p>
    <w:p w:rsidR="00745A49" w:rsidRPr="000230B1" w:rsidRDefault="00745A49" w:rsidP="006A77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745A49" w:rsidRPr="000230B1" w:rsidSect="000230B1">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230B1"/>
    <w:rsid w:val="0003213A"/>
    <w:rsid w:val="00056EED"/>
    <w:rsid w:val="000B3D77"/>
    <w:rsid w:val="000B4633"/>
    <w:rsid w:val="00107BEC"/>
    <w:rsid w:val="0011433E"/>
    <w:rsid w:val="00123FB1"/>
    <w:rsid w:val="00134AAB"/>
    <w:rsid w:val="001630F6"/>
    <w:rsid w:val="001A385B"/>
    <w:rsid w:val="00212FA1"/>
    <w:rsid w:val="002256D9"/>
    <w:rsid w:val="00280583"/>
    <w:rsid w:val="002A3644"/>
    <w:rsid w:val="002B3C67"/>
    <w:rsid w:val="002F400D"/>
    <w:rsid w:val="003342B6"/>
    <w:rsid w:val="00347899"/>
    <w:rsid w:val="00355B87"/>
    <w:rsid w:val="00357997"/>
    <w:rsid w:val="00360767"/>
    <w:rsid w:val="00364333"/>
    <w:rsid w:val="003E6C7C"/>
    <w:rsid w:val="004227BD"/>
    <w:rsid w:val="004710F0"/>
    <w:rsid w:val="004C5680"/>
    <w:rsid w:val="004D1028"/>
    <w:rsid w:val="004D247C"/>
    <w:rsid w:val="00532861"/>
    <w:rsid w:val="005703CE"/>
    <w:rsid w:val="005B5923"/>
    <w:rsid w:val="005C1465"/>
    <w:rsid w:val="00611ED2"/>
    <w:rsid w:val="006445A8"/>
    <w:rsid w:val="00691096"/>
    <w:rsid w:val="006A12C0"/>
    <w:rsid w:val="006A774A"/>
    <w:rsid w:val="006B5D79"/>
    <w:rsid w:val="006C763E"/>
    <w:rsid w:val="00722B88"/>
    <w:rsid w:val="00723EF8"/>
    <w:rsid w:val="00724D6A"/>
    <w:rsid w:val="00745A49"/>
    <w:rsid w:val="0076053B"/>
    <w:rsid w:val="007902EA"/>
    <w:rsid w:val="007B6875"/>
    <w:rsid w:val="008A716D"/>
    <w:rsid w:val="008D24D8"/>
    <w:rsid w:val="0091045F"/>
    <w:rsid w:val="00921B90"/>
    <w:rsid w:val="0092225D"/>
    <w:rsid w:val="00930D68"/>
    <w:rsid w:val="009448FC"/>
    <w:rsid w:val="00960FBC"/>
    <w:rsid w:val="0097072F"/>
    <w:rsid w:val="009906B0"/>
    <w:rsid w:val="009B5ABC"/>
    <w:rsid w:val="009C3F65"/>
    <w:rsid w:val="00A11771"/>
    <w:rsid w:val="00A15649"/>
    <w:rsid w:val="00A61C36"/>
    <w:rsid w:val="00A9785C"/>
    <w:rsid w:val="00AE7C8B"/>
    <w:rsid w:val="00B07051"/>
    <w:rsid w:val="00B100C5"/>
    <w:rsid w:val="00B47069"/>
    <w:rsid w:val="00B63276"/>
    <w:rsid w:val="00B85226"/>
    <w:rsid w:val="00B90486"/>
    <w:rsid w:val="00B91B55"/>
    <w:rsid w:val="00BC2F1E"/>
    <w:rsid w:val="00C228DD"/>
    <w:rsid w:val="00C41D57"/>
    <w:rsid w:val="00C55225"/>
    <w:rsid w:val="00C60774"/>
    <w:rsid w:val="00CF2133"/>
    <w:rsid w:val="00CF60CC"/>
    <w:rsid w:val="00D01D45"/>
    <w:rsid w:val="00D36C97"/>
    <w:rsid w:val="00D653D0"/>
    <w:rsid w:val="00D91288"/>
    <w:rsid w:val="00DB4276"/>
    <w:rsid w:val="00DF3498"/>
    <w:rsid w:val="00E71A1E"/>
    <w:rsid w:val="00E7339D"/>
    <w:rsid w:val="00E9679B"/>
    <w:rsid w:val="00EF083C"/>
    <w:rsid w:val="00F1028D"/>
    <w:rsid w:val="00F118A8"/>
    <w:rsid w:val="00F52BD4"/>
    <w:rsid w:val="00F60563"/>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BalloonText">
    <w:name w:val="Balloon Text"/>
    <w:basedOn w:val="Normal"/>
    <w:link w:val="BalloonTextChar"/>
    <w:uiPriority w:val="99"/>
    <w:semiHidden/>
    <w:rsid w:val="00F605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60563"/>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3</Pages>
  <Words>561</Words>
  <Characters>3201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9</cp:revision>
  <dcterms:created xsi:type="dcterms:W3CDTF">2015-08-01T14:45:00Z</dcterms:created>
  <dcterms:modified xsi:type="dcterms:W3CDTF">2016-08-29T21:17:00Z</dcterms:modified>
</cp:coreProperties>
</file>